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47947477" w:rsidR="00085382" w:rsidRPr="00097491" w:rsidRDefault="00DD0CDC" w:rsidP="00921DA0">
            <w:pPr>
              <w:rPr>
                <w:rFonts w:ascii="Myriad Pro" w:hAnsi="Myriad Pro"/>
                <w:b/>
                <w:sz w:val="18"/>
              </w:rPr>
            </w:pPr>
            <w:r w:rsidRPr="00540748">
              <w:rPr>
                <w:rFonts w:ascii="Myriad Pro" w:hAnsi="Myriad Pro"/>
                <w:b/>
                <w:sz w:val="18"/>
              </w:rPr>
              <w:t xml:space="preserve">Løsningsekspert </w:t>
            </w:r>
            <w:r w:rsidR="006438D5" w:rsidRPr="00540748">
              <w:rPr>
                <w:rFonts w:ascii="Myriad Pro" w:hAnsi="Myriad Pro"/>
                <w:b/>
                <w:sz w:val="18"/>
              </w:rPr>
              <w:t>SAP Basis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4A0CB96B" w14:textId="0F2D9B8A" w:rsidR="003D1D4C" w:rsidRPr="003152F2" w:rsidRDefault="003D1D4C" w:rsidP="00540748">
            <w:pPr>
              <w:rPr>
                <w:rFonts w:ascii="Myriad Pro" w:hAnsi="Myriad Pro"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87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40748"/>
    <w:rsid w:val="005651AC"/>
    <w:rsid w:val="0056655A"/>
    <w:rsid w:val="00591B77"/>
    <w:rsid w:val="005935AC"/>
    <w:rsid w:val="005A7A05"/>
    <w:rsid w:val="005D6114"/>
    <w:rsid w:val="005F4C5A"/>
    <w:rsid w:val="006139BD"/>
    <w:rsid w:val="006177F2"/>
    <w:rsid w:val="006438D5"/>
    <w:rsid w:val="00657B4F"/>
    <w:rsid w:val="00671118"/>
    <w:rsid w:val="00673964"/>
    <w:rsid w:val="00693064"/>
    <w:rsid w:val="006B44F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24A9"/>
    <w:rsid w:val="00A85DBE"/>
    <w:rsid w:val="00AA3BAA"/>
    <w:rsid w:val="00AC1144"/>
    <w:rsid w:val="00AF0C6F"/>
    <w:rsid w:val="00B231E7"/>
    <w:rsid w:val="00B43B04"/>
    <w:rsid w:val="00B60BD9"/>
    <w:rsid w:val="00B61C65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86423"/>
    <w:rsid w:val="00C87592"/>
    <w:rsid w:val="00CA6305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3AB1"/>
    <w:rsid w:val="00DC467C"/>
    <w:rsid w:val="00DC53BA"/>
    <w:rsid w:val="00DD0CDC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106</TotalTime>
  <Pages>1</Pages>
  <Words>145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104</cp:revision>
  <cp:lastPrinted>2014-03-25T08:31:00Z</cp:lastPrinted>
  <dcterms:created xsi:type="dcterms:W3CDTF">2018-08-07T12:05:00Z</dcterms:created>
  <dcterms:modified xsi:type="dcterms:W3CDTF">2026-08-12T12:24:00Z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